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1A" w:rsidRDefault="00920E1A" w:rsidP="00EA433F">
      <w:pPr>
        <w:pStyle w:val="Title"/>
        <w:widowContro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20E1A" w:rsidRPr="00D520E3" w:rsidRDefault="00920E1A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20E1A" w:rsidRPr="00275857" w:rsidRDefault="00920E1A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920E1A" w:rsidRPr="0010695E" w:rsidRDefault="00920E1A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920E1A" w:rsidRPr="00254A4E" w:rsidRDefault="00920E1A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 24.09.2021 № 255</w:t>
      </w:r>
    </w:p>
    <w:p w:rsidR="00920E1A" w:rsidRPr="0010695E" w:rsidRDefault="00920E1A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920E1A" w:rsidRDefault="00920E1A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928"/>
        <w:gridCol w:w="4927"/>
      </w:tblGrid>
      <w:tr w:rsidR="00920E1A">
        <w:tc>
          <w:tcPr>
            <w:tcW w:w="4928" w:type="dxa"/>
          </w:tcPr>
          <w:p w:rsidR="00920E1A" w:rsidRPr="00F72125" w:rsidRDefault="00920E1A" w:rsidP="00F72125">
            <w:pPr>
              <w:widowControl w:val="0"/>
              <w:spacing w:line="240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125">
              <w:rPr>
                <w:rFonts w:ascii="Times New Roman" w:hAnsi="Times New Roman" w:cs="Times New Roman"/>
                <w:sz w:val="28"/>
                <w:szCs w:val="28"/>
              </w:rPr>
              <w:t xml:space="preserve">О признании утратившими силу </w:t>
            </w:r>
          </w:p>
          <w:p w:rsidR="00920E1A" w:rsidRPr="00F72125" w:rsidRDefault="00920E1A" w:rsidP="00F72125">
            <w:pPr>
              <w:widowControl w:val="0"/>
              <w:spacing w:line="240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125">
              <w:rPr>
                <w:rFonts w:ascii="Times New Roman" w:hAnsi="Times New Roman" w:cs="Times New Roman"/>
                <w:sz w:val="28"/>
                <w:szCs w:val="28"/>
              </w:rPr>
              <w:t xml:space="preserve">отдельных муниципальных </w:t>
            </w:r>
          </w:p>
          <w:p w:rsidR="00920E1A" w:rsidRPr="00F72125" w:rsidRDefault="00920E1A" w:rsidP="00F72125">
            <w:pPr>
              <w:widowControl w:val="0"/>
              <w:spacing w:line="240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125">
              <w:rPr>
                <w:rFonts w:ascii="Times New Roman" w:hAnsi="Times New Roman" w:cs="Times New Roman"/>
                <w:sz w:val="28"/>
                <w:szCs w:val="28"/>
              </w:rPr>
              <w:t>правовых актов</w:t>
            </w:r>
          </w:p>
        </w:tc>
        <w:tc>
          <w:tcPr>
            <w:tcW w:w="4927" w:type="dxa"/>
          </w:tcPr>
          <w:p w:rsidR="00920E1A" w:rsidRPr="00F72125" w:rsidRDefault="00920E1A" w:rsidP="00F72125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0E1A" w:rsidRDefault="00920E1A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0E1A" w:rsidRDefault="00920E1A" w:rsidP="00835B5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20E1A" w:rsidRPr="0006725D" w:rsidRDefault="00920E1A" w:rsidP="00835B5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725D">
        <w:rPr>
          <w:rFonts w:ascii="Times New Roman" w:hAnsi="Times New Roman" w:cs="Times New Roman"/>
          <w:color w:val="000000"/>
          <w:sz w:val="28"/>
          <w:szCs w:val="28"/>
        </w:rPr>
        <w:t>В связи с внесением изменений в п.3 ст. 269.2 Бюджетно</w:t>
      </w:r>
      <w:r>
        <w:rPr>
          <w:rFonts w:ascii="Times New Roman" w:hAnsi="Times New Roman" w:cs="Times New Roman"/>
          <w:color w:val="000000"/>
          <w:sz w:val="28"/>
          <w:szCs w:val="28"/>
        </w:rPr>
        <w:t>го кодекса Российской Федерации</w:t>
      </w:r>
    </w:p>
    <w:p w:rsidR="00920E1A" w:rsidRDefault="00920E1A" w:rsidP="000225D6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920E1A" w:rsidRPr="002A259A" w:rsidRDefault="00920E1A" w:rsidP="000225D6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2A259A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920E1A" w:rsidRPr="002A259A" w:rsidRDefault="00920E1A" w:rsidP="002A259A">
      <w:pPr>
        <w:pStyle w:val="ListParagraph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 w:rsidRPr="002A259A">
        <w:rPr>
          <w:sz w:val="28"/>
          <w:szCs w:val="28"/>
        </w:rPr>
        <w:t xml:space="preserve">Постановления администрации </w:t>
      </w:r>
      <w:r>
        <w:rPr>
          <w:sz w:val="28"/>
          <w:szCs w:val="28"/>
        </w:rPr>
        <w:t>Унечского района от 29.12.20</w:t>
      </w:r>
      <w:r w:rsidRPr="002A259A">
        <w:rPr>
          <w:sz w:val="28"/>
          <w:szCs w:val="28"/>
        </w:rPr>
        <w:t>18 №343 «Об утверждении Порядка осуществления внутреннего муниципального финансового контроля в сфере бюджетных правоотношений финансовым управлением администрации Унечского района», от 08.06.2020 № 154 «О внесении изменений в Порядок осуществления внутреннего муниципального финансового контроля в сфере бюджетных правоотношений финансовым управлением администрации Унечского района, утвержденн</w:t>
      </w:r>
      <w:r>
        <w:rPr>
          <w:sz w:val="28"/>
          <w:szCs w:val="28"/>
        </w:rPr>
        <w:t>ый постановлением администрации</w:t>
      </w:r>
      <w:r w:rsidRPr="002A259A">
        <w:rPr>
          <w:sz w:val="28"/>
          <w:szCs w:val="28"/>
        </w:rPr>
        <w:t xml:space="preserve"> Унечского района от 29.12.2018 № 343</w:t>
      </w:r>
      <w:r>
        <w:rPr>
          <w:sz w:val="28"/>
          <w:szCs w:val="28"/>
        </w:rPr>
        <w:t>»</w:t>
      </w:r>
      <w:r w:rsidRPr="002A259A">
        <w:rPr>
          <w:sz w:val="28"/>
          <w:szCs w:val="28"/>
        </w:rPr>
        <w:t xml:space="preserve"> считать утратившим</w:t>
      </w:r>
      <w:r>
        <w:rPr>
          <w:sz w:val="28"/>
          <w:szCs w:val="28"/>
        </w:rPr>
        <w:t>и</w:t>
      </w:r>
      <w:r w:rsidRPr="002A259A">
        <w:rPr>
          <w:sz w:val="28"/>
          <w:szCs w:val="28"/>
        </w:rPr>
        <w:t xml:space="preserve"> силу.</w:t>
      </w:r>
    </w:p>
    <w:p w:rsidR="00920E1A" w:rsidRPr="002A259A" w:rsidRDefault="00920E1A" w:rsidP="002A259A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259A">
        <w:rPr>
          <w:rFonts w:ascii="Times New Roman" w:hAnsi="Times New Roman" w:cs="Times New Roman"/>
          <w:sz w:val="28"/>
          <w:szCs w:val="28"/>
        </w:rPr>
        <w:t xml:space="preserve"> 2.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920E1A" w:rsidRPr="002A259A" w:rsidRDefault="00920E1A" w:rsidP="002A259A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259A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подписания.</w:t>
      </w:r>
    </w:p>
    <w:p w:rsidR="00920E1A" w:rsidRDefault="00920E1A" w:rsidP="002518F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259A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920E1A" w:rsidRDefault="00920E1A" w:rsidP="002518FF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20E1A" w:rsidRDefault="00920E1A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0E1A" w:rsidRDefault="00920E1A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0E1A" w:rsidRDefault="00920E1A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0E1A" w:rsidRPr="00AC6BA4" w:rsidRDefault="00920E1A" w:rsidP="00C50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BA4">
        <w:rPr>
          <w:rFonts w:ascii="Times New Roman" w:hAnsi="Times New Roman" w:cs="Times New Roman"/>
          <w:sz w:val="28"/>
          <w:szCs w:val="28"/>
        </w:rPr>
        <w:t xml:space="preserve">Глава администрации Унечского 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C6BA4">
        <w:rPr>
          <w:rFonts w:ascii="Times New Roman" w:hAnsi="Times New Roman" w:cs="Times New Roman"/>
          <w:sz w:val="28"/>
          <w:szCs w:val="28"/>
        </w:rPr>
        <w:t>А.М. Кусков</w:t>
      </w:r>
    </w:p>
    <w:p w:rsidR="00920E1A" w:rsidRPr="00AC6BA4" w:rsidRDefault="00920E1A" w:rsidP="00C505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E1A" w:rsidRPr="00AC6BA4" w:rsidRDefault="00920E1A" w:rsidP="00881853">
      <w:pPr>
        <w:widowControl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920E1A" w:rsidRPr="00AC6BA4" w:rsidSect="00AC0E7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E1A" w:rsidRDefault="00920E1A" w:rsidP="00313FFF">
      <w:pPr>
        <w:spacing w:line="240" w:lineRule="auto"/>
      </w:pPr>
      <w:r>
        <w:separator/>
      </w:r>
    </w:p>
  </w:endnote>
  <w:endnote w:type="continuationSeparator" w:id="1">
    <w:p w:rsidR="00920E1A" w:rsidRDefault="00920E1A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E1A" w:rsidRDefault="00920E1A" w:rsidP="00313FFF">
      <w:pPr>
        <w:spacing w:line="240" w:lineRule="auto"/>
      </w:pPr>
      <w:r>
        <w:separator/>
      </w:r>
    </w:p>
  </w:footnote>
  <w:footnote w:type="continuationSeparator" w:id="1">
    <w:p w:rsidR="00920E1A" w:rsidRDefault="00920E1A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2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41CF1"/>
    <w:rsid w:val="00045460"/>
    <w:rsid w:val="0004686B"/>
    <w:rsid w:val="00054C02"/>
    <w:rsid w:val="00064051"/>
    <w:rsid w:val="0006725D"/>
    <w:rsid w:val="00073F21"/>
    <w:rsid w:val="00097DD7"/>
    <w:rsid w:val="000A48C3"/>
    <w:rsid w:val="000C4C57"/>
    <w:rsid w:val="000D4B59"/>
    <w:rsid w:val="000E568F"/>
    <w:rsid w:val="00106062"/>
    <w:rsid w:val="0010695E"/>
    <w:rsid w:val="00106D56"/>
    <w:rsid w:val="00112A4C"/>
    <w:rsid w:val="00114A45"/>
    <w:rsid w:val="00116667"/>
    <w:rsid w:val="0013645A"/>
    <w:rsid w:val="0013754E"/>
    <w:rsid w:val="00140D3A"/>
    <w:rsid w:val="001426D2"/>
    <w:rsid w:val="00153BC6"/>
    <w:rsid w:val="0016271D"/>
    <w:rsid w:val="00180BC9"/>
    <w:rsid w:val="001824CD"/>
    <w:rsid w:val="00187C45"/>
    <w:rsid w:val="001C0D85"/>
    <w:rsid w:val="001C6C80"/>
    <w:rsid w:val="001F0E84"/>
    <w:rsid w:val="001F2A4A"/>
    <w:rsid w:val="0020523E"/>
    <w:rsid w:val="00205492"/>
    <w:rsid w:val="0022408B"/>
    <w:rsid w:val="00240596"/>
    <w:rsid w:val="002518FF"/>
    <w:rsid w:val="00254A4E"/>
    <w:rsid w:val="00262787"/>
    <w:rsid w:val="0026546C"/>
    <w:rsid w:val="00265EE5"/>
    <w:rsid w:val="00275479"/>
    <w:rsid w:val="00275857"/>
    <w:rsid w:val="00281AFB"/>
    <w:rsid w:val="00290012"/>
    <w:rsid w:val="002A259A"/>
    <w:rsid w:val="002A6227"/>
    <w:rsid w:val="002B2DE0"/>
    <w:rsid w:val="002B3E8D"/>
    <w:rsid w:val="002C3674"/>
    <w:rsid w:val="002C770C"/>
    <w:rsid w:val="002F3F97"/>
    <w:rsid w:val="00313FFF"/>
    <w:rsid w:val="003265BF"/>
    <w:rsid w:val="00332DD8"/>
    <w:rsid w:val="00336EF9"/>
    <w:rsid w:val="00342ACE"/>
    <w:rsid w:val="00354A07"/>
    <w:rsid w:val="003560EE"/>
    <w:rsid w:val="00365ABC"/>
    <w:rsid w:val="00385F80"/>
    <w:rsid w:val="00394C8D"/>
    <w:rsid w:val="00396415"/>
    <w:rsid w:val="003C29A8"/>
    <w:rsid w:val="003D79FB"/>
    <w:rsid w:val="004060C6"/>
    <w:rsid w:val="00410081"/>
    <w:rsid w:val="00410F14"/>
    <w:rsid w:val="004159A3"/>
    <w:rsid w:val="00434344"/>
    <w:rsid w:val="004372AB"/>
    <w:rsid w:val="004625FA"/>
    <w:rsid w:val="00464C15"/>
    <w:rsid w:val="004753EA"/>
    <w:rsid w:val="00484C34"/>
    <w:rsid w:val="00484D41"/>
    <w:rsid w:val="00497569"/>
    <w:rsid w:val="004A1868"/>
    <w:rsid w:val="004A7B3A"/>
    <w:rsid w:val="004C6B96"/>
    <w:rsid w:val="004D04DA"/>
    <w:rsid w:val="004E41DB"/>
    <w:rsid w:val="004F4F2A"/>
    <w:rsid w:val="00507E45"/>
    <w:rsid w:val="00510C8D"/>
    <w:rsid w:val="00512AFA"/>
    <w:rsid w:val="00517E38"/>
    <w:rsid w:val="00520A6B"/>
    <w:rsid w:val="00530368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C0A00"/>
    <w:rsid w:val="005D3D26"/>
    <w:rsid w:val="005D4279"/>
    <w:rsid w:val="00600078"/>
    <w:rsid w:val="00604A85"/>
    <w:rsid w:val="0060643C"/>
    <w:rsid w:val="00614EBB"/>
    <w:rsid w:val="00641F9F"/>
    <w:rsid w:val="00645E78"/>
    <w:rsid w:val="006765C0"/>
    <w:rsid w:val="0068400E"/>
    <w:rsid w:val="0068733B"/>
    <w:rsid w:val="006921AA"/>
    <w:rsid w:val="006C27A1"/>
    <w:rsid w:val="00705BB7"/>
    <w:rsid w:val="00710677"/>
    <w:rsid w:val="00721DA6"/>
    <w:rsid w:val="00727F0A"/>
    <w:rsid w:val="007621F2"/>
    <w:rsid w:val="00777987"/>
    <w:rsid w:val="00794E45"/>
    <w:rsid w:val="007D237D"/>
    <w:rsid w:val="007D67C9"/>
    <w:rsid w:val="007E5BB6"/>
    <w:rsid w:val="007F0F0E"/>
    <w:rsid w:val="00802A78"/>
    <w:rsid w:val="00805B42"/>
    <w:rsid w:val="008075ED"/>
    <w:rsid w:val="00810180"/>
    <w:rsid w:val="008147F1"/>
    <w:rsid w:val="00826FD2"/>
    <w:rsid w:val="008327EE"/>
    <w:rsid w:val="00835B56"/>
    <w:rsid w:val="00852055"/>
    <w:rsid w:val="00881853"/>
    <w:rsid w:val="008951DD"/>
    <w:rsid w:val="008A7B70"/>
    <w:rsid w:val="008B2DEB"/>
    <w:rsid w:val="008D1255"/>
    <w:rsid w:val="008E7EF8"/>
    <w:rsid w:val="008F473A"/>
    <w:rsid w:val="009048B0"/>
    <w:rsid w:val="00906BA4"/>
    <w:rsid w:val="00911031"/>
    <w:rsid w:val="00920E1A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5C5D"/>
    <w:rsid w:val="009B107B"/>
    <w:rsid w:val="009B4F9C"/>
    <w:rsid w:val="009C516E"/>
    <w:rsid w:val="009C5773"/>
    <w:rsid w:val="009D1453"/>
    <w:rsid w:val="009D5F5C"/>
    <w:rsid w:val="009F323D"/>
    <w:rsid w:val="009F4050"/>
    <w:rsid w:val="00A050E9"/>
    <w:rsid w:val="00A12769"/>
    <w:rsid w:val="00A155FD"/>
    <w:rsid w:val="00A32932"/>
    <w:rsid w:val="00A47005"/>
    <w:rsid w:val="00AB739B"/>
    <w:rsid w:val="00AC0E72"/>
    <w:rsid w:val="00AC3908"/>
    <w:rsid w:val="00AC3AB7"/>
    <w:rsid w:val="00AC6BA4"/>
    <w:rsid w:val="00AD3459"/>
    <w:rsid w:val="00AD63CB"/>
    <w:rsid w:val="00AE5075"/>
    <w:rsid w:val="00B01766"/>
    <w:rsid w:val="00B2768E"/>
    <w:rsid w:val="00B33B41"/>
    <w:rsid w:val="00B46140"/>
    <w:rsid w:val="00B54603"/>
    <w:rsid w:val="00B80F5E"/>
    <w:rsid w:val="00B92A4D"/>
    <w:rsid w:val="00B92DC6"/>
    <w:rsid w:val="00BC151B"/>
    <w:rsid w:val="00BD16DE"/>
    <w:rsid w:val="00BD7005"/>
    <w:rsid w:val="00BE6A97"/>
    <w:rsid w:val="00BF0EDA"/>
    <w:rsid w:val="00BF5683"/>
    <w:rsid w:val="00C06E0E"/>
    <w:rsid w:val="00C10F77"/>
    <w:rsid w:val="00C139E0"/>
    <w:rsid w:val="00C217E9"/>
    <w:rsid w:val="00C34A19"/>
    <w:rsid w:val="00C50551"/>
    <w:rsid w:val="00C5228D"/>
    <w:rsid w:val="00C67619"/>
    <w:rsid w:val="00C7673B"/>
    <w:rsid w:val="00C813B4"/>
    <w:rsid w:val="00C87665"/>
    <w:rsid w:val="00C907C8"/>
    <w:rsid w:val="00CA673C"/>
    <w:rsid w:val="00CB4E7F"/>
    <w:rsid w:val="00CE74A0"/>
    <w:rsid w:val="00CF648A"/>
    <w:rsid w:val="00CF715D"/>
    <w:rsid w:val="00D00CF3"/>
    <w:rsid w:val="00D24FB6"/>
    <w:rsid w:val="00D3621C"/>
    <w:rsid w:val="00D42E9D"/>
    <w:rsid w:val="00D519CC"/>
    <w:rsid w:val="00D520E3"/>
    <w:rsid w:val="00D73D71"/>
    <w:rsid w:val="00DA2382"/>
    <w:rsid w:val="00DA30CD"/>
    <w:rsid w:val="00DB58AC"/>
    <w:rsid w:val="00DD0116"/>
    <w:rsid w:val="00DF04D3"/>
    <w:rsid w:val="00DF44CE"/>
    <w:rsid w:val="00DF60DA"/>
    <w:rsid w:val="00DF7B17"/>
    <w:rsid w:val="00E15AF0"/>
    <w:rsid w:val="00E30D66"/>
    <w:rsid w:val="00E37D38"/>
    <w:rsid w:val="00E54D7E"/>
    <w:rsid w:val="00E670AB"/>
    <w:rsid w:val="00E72B43"/>
    <w:rsid w:val="00E7380A"/>
    <w:rsid w:val="00EA433F"/>
    <w:rsid w:val="00EB2D8C"/>
    <w:rsid w:val="00EC56AC"/>
    <w:rsid w:val="00EC6078"/>
    <w:rsid w:val="00EC6ADC"/>
    <w:rsid w:val="00EC6CB4"/>
    <w:rsid w:val="00ED1594"/>
    <w:rsid w:val="00ED1C77"/>
    <w:rsid w:val="00EE7C79"/>
    <w:rsid w:val="00EF543E"/>
    <w:rsid w:val="00F03A85"/>
    <w:rsid w:val="00F1672C"/>
    <w:rsid w:val="00F20F15"/>
    <w:rsid w:val="00F2197E"/>
    <w:rsid w:val="00F24EC0"/>
    <w:rsid w:val="00F261EE"/>
    <w:rsid w:val="00F5233A"/>
    <w:rsid w:val="00F618E5"/>
    <w:rsid w:val="00F72125"/>
    <w:rsid w:val="00F75583"/>
    <w:rsid w:val="00F75813"/>
    <w:rsid w:val="00F8276F"/>
    <w:rsid w:val="00F85900"/>
    <w:rsid w:val="00FA74EB"/>
    <w:rsid w:val="00FB7CBE"/>
    <w:rsid w:val="00FF6517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32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188</Words>
  <Characters>1073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4</cp:revision>
  <cp:lastPrinted>2021-09-27T06:27:00Z</cp:lastPrinted>
  <dcterms:created xsi:type="dcterms:W3CDTF">2021-09-23T13:37:00Z</dcterms:created>
  <dcterms:modified xsi:type="dcterms:W3CDTF">2021-09-27T06:27:00Z</dcterms:modified>
</cp:coreProperties>
</file>